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54B59429"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r w:rsidR="001C0EE5">
        <w:rPr>
          <w:b/>
          <w:sz w:val="28"/>
          <w:szCs w:val="28"/>
        </w:rPr>
        <w:t xml:space="preserve"> </w:t>
      </w:r>
      <w:r w:rsidR="001C0EE5" w:rsidRPr="001C0EE5">
        <w:rPr>
          <w:b/>
          <w:i/>
          <w:color w:val="A6A6A6" w:themeColor="background1" w:themeShade="A6"/>
          <w:sz w:val="28"/>
          <w:szCs w:val="28"/>
        </w:rPr>
        <w:t>(velja za sklop 1)</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w:t>
      </w:r>
      <w:bookmarkStart w:id="0" w:name="_GoBack"/>
      <w:bookmarkEnd w:id="0"/>
      <w:r w:rsidRPr="00576C3A">
        <w:rPr>
          <w:sz w:val="18"/>
          <w:szCs w:val="18"/>
          <w:lang w:val="it-IT"/>
        </w:rPr>
        <w:t>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0045" w14:textId="77777777" w:rsidR="00CF3BAC" w:rsidRDefault="00CF3BAC">
      <w:r>
        <w:separator/>
      </w:r>
    </w:p>
  </w:endnote>
  <w:endnote w:type="continuationSeparator" w:id="0">
    <w:p w14:paraId="2A1CAFDB" w14:textId="77777777" w:rsidR="00CF3BAC" w:rsidRDefault="00CF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35B280FF"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1C0EE5">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1C0EE5">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FC866" w14:textId="77777777" w:rsidR="00CF3BAC" w:rsidRDefault="00CF3BAC">
      <w:r>
        <w:separator/>
      </w:r>
    </w:p>
  </w:footnote>
  <w:footnote w:type="continuationSeparator" w:id="0">
    <w:p w14:paraId="0D3843B0" w14:textId="77777777" w:rsidR="00CF3BAC" w:rsidRDefault="00CF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4983D80" w:rsidR="00C0552D" w:rsidRPr="00B46D73" w:rsidRDefault="00F27C80" w:rsidP="00A17790">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w:t>
          </w:r>
          <w:r w:rsidR="00A17790">
            <w:rPr>
              <w:rFonts w:cs="Arial"/>
              <w:color w:val="000000"/>
              <w:sz w:val="16"/>
              <w:szCs w:val="16"/>
            </w:rPr>
            <w:t>GRADNJA</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C0EE5"/>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17790"/>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CF3BA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320647-780D-496E-A1AB-0DC803C71CFD}">
  <ds:schemaRefs>
    <ds:schemaRef ds:uri="http://schemas.microsoft.com/office/infopath/2007/PartnerControls"/>
    <ds:schemaRef ds:uri="http://schemas.microsoft.com/office/2006/documentManagement/types"/>
    <ds:schemaRef ds:uri="6a4cc071-bd85-44c5-acc7-68a9b922d49c"/>
    <ds:schemaRef ds:uri="http://purl.org/dc/elements/1.1/"/>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64b5e79a-161e-4f4f-95e3-8c5cd0f50b65"/>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430275BC-C6C9-415F-9DD1-84E6B840B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8F290-922D-4F77-919F-01478805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11</cp:revision>
  <cp:lastPrinted>2016-01-04T14:38:00Z</cp:lastPrinted>
  <dcterms:created xsi:type="dcterms:W3CDTF">2023-08-22T12:00:00Z</dcterms:created>
  <dcterms:modified xsi:type="dcterms:W3CDTF">2024-12-20T08:33:00Z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